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5EB44" w14:textId="2B3D7128" w:rsidR="00D52EBA" w:rsidRDefault="00D52EBA" w:rsidP="004A4B1C">
      <w:pPr>
        <w:jc w:val="center"/>
      </w:pPr>
    </w:p>
    <w:p w14:paraId="528F8B1C" w14:textId="77777777" w:rsidR="002663A4" w:rsidRDefault="002663A4" w:rsidP="002663A4">
      <w:pPr>
        <w:jc w:val="center"/>
        <w:rPr>
          <w:b/>
          <w:bCs/>
          <w:sz w:val="28"/>
          <w:szCs w:val="28"/>
        </w:rPr>
      </w:pPr>
      <w:r>
        <w:rPr>
          <w:b/>
          <w:bCs/>
          <w:sz w:val="28"/>
          <w:szCs w:val="28"/>
        </w:rPr>
        <w:t>SKUODO RAJONO SAVIVALDYBĖS TARYBA</w:t>
      </w:r>
    </w:p>
    <w:p w14:paraId="67D8914E" w14:textId="77777777" w:rsidR="002663A4" w:rsidRDefault="002663A4" w:rsidP="002663A4">
      <w:pPr>
        <w:jc w:val="center"/>
      </w:pPr>
    </w:p>
    <w:p w14:paraId="7A4B38E5" w14:textId="77777777" w:rsidR="002663A4" w:rsidRDefault="002663A4" w:rsidP="002663A4">
      <w:pPr>
        <w:jc w:val="center"/>
        <w:rPr>
          <w:b/>
          <w:bCs/>
          <w:color w:val="000000"/>
        </w:rPr>
      </w:pPr>
      <w:r>
        <w:rPr>
          <w:b/>
          <w:bCs/>
          <w:color w:val="000000"/>
        </w:rPr>
        <w:t>SPRENDIMAS</w:t>
      </w:r>
    </w:p>
    <w:p w14:paraId="32D2A80C" w14:textId="77777777" w:rsidR="00D52EBA" w:rsidRDefault="002663A4" w:rsidP="002663A4">
      <w:pPr>
        <w:jc w:val="center"/>
        <w:rPr>
          <w:b/>
          <w:bCs/>
        </w:rPr>
      </w:pPr>
      <w:r>
        <w:rPr>
          <w:b/>
          <w:bCs/>
        </w:rPr>
        <w:t>DĖL ATSTOVŲ DELEGAVIMO Į SKUODO MIESTO VIETOS VEIKLOS GRUPĖS TARYBĄ</w:t>
      </w:r>
    </w:p>
    <w:p w14:paraId="56859BC4" w14:textId="77777777" w:rsidR="002663A4" w:rsidRDefault="002663A4" w:rsidP="002663A4">
      <w:pPr>
        <w:jc w:val="center"/>
        <w:rPr>
          <w:b/>
          <w:bCs/>
        </w:rPr>
      </w:pPr>
    </w:p>
    <w:p w14:paraId="5EB58C03" w14:textId="77777777" w:rsidR="002663A4" w:rsidRDefault="002663A4" w:rsidP="002663A4">
      <w:pPr>
        <w:jc w:val="center"/>
        <w:rPr>
          <w:color w:val="000000"/>
        </w:rPr>
      </w:pPr>
      <w:r>
        <w:t xml:space="preserve">2025 m. rugpjūčio </w:t>
      </w:r>
      <w:r w:rsidR="00C24396">
        <w:t>28</w:t>
      </w:r>
      <w:r>
        <w:t xml:space="preserve"> d. </w:t>
      </w:r>
      <w:r>
        <w:rPr>
          <w:color w:val="000000"/>
        </w:rPr>
        <w:t>Nr. T</w:t>
      </w:r>
      <w:r w:rsidR="004A4B1C">
        <w:rPr>
          <w:color w:val="000000"/>
        </w:rPr>
        <w:t>9-</w:t>
      </w:r>
      <w:r w:rsidR="00C24396">
        <w:rPr>
          <w:color w:val="000000"/>
        </w:rPr>
        <w:t>166</w:t>
      </w:r>
    </w:p>
    <w:p w14:paraId="75C938D0" w14:textId="77777777" w:rsidR="002663A4" w:rsidRDefault="002663A4" w:rsidP="002663A4">
      <w:pPr>
        <w:jc w:val="center"/>
        <w:rPr>
          <w:color w:val="000000"/>
        </w:rPr>
      </w:pPr>
      <w:r>
        <w:rPr>
          <w:color w:val="000000"/>
        </w:rPr>
        <w:t>Skuodas</w:t>
      </w:r>
    </w:p>
    <w:p w14:paraId="439568B7" w14:textId="77777777" w:rsidR="002663A4" w:rsidRDefault="002663A4" w:rsidP="002663A4">
      <w:pPr>
        <w:jc w:val="center"/>
      </w:pPr>
    </w:p>
    <w:p w14:paraId="55DF16B6" w14:textId="77777777" w:rsidR="00805966" w:rsidRDefault="00DF3641" w:rsidP="000D2AFE">
      <w:pPr>
        <w:ind w:firstLine="1247"/>
        <w:jc w:val="both"/>
        <w:rPr>
          <w:color w:val="auto"/>
        </w:rPr>
      </w:pPr>
      <w:r w:rsidRPr="00DF3641">
        <w:rPr>
          <w:color w:val="auto"/>
        </w:rPr>
        <w:t>Vadovaudamasi Lietuvos Respublikos vietos savivaldos įstatymo 1</w:t>
      </w:r>
      <w:r w:rsidR="003D564B">
        <w:rPr>
          <w:color w:val="auto"/>
        </w:rPr>
        <w:t>5</w:t>
      </w:r>
      <w:r w:rsidRPr="00DF3641">
        <w:rPr>
          <w:color w:val="auto"/>
        </w:rPr>
        <w:t xml:space="preserve"> straipsnio 4 dalimi, </w:t>
      </w:r>
      <w:r w:rsidR="002663A4">
        <w:rPr>
          <w:shd w:val="clear" w:color="auto" w:fill="FFFFFF"/>
        </w:rPr>
        <w:t>Vietos plėtros strategijų rengimo ir atrankos taisyklių</w:t>
      </w:r>
      <w:r w:rsidR="002663A4">
        <w:rPr>
          <w:color w:val="000000"/>
          <w:shd w:val="clear" w:color="auto" w:fill="FFFFFF"/>
        </w:rPr>
        <w:t>, patvirtintų Lietuvos Respublikos</w:t>
      </w:r>
      <w:r w:rsidR="002663A4">
        <w:rPr>
          <w:color w:val="FF0000"/>
          <w:shd w:val="clear" w:color="auto" w:fill="FFFFFF"/>
        </w:rPr>
        <w:t> </w:t>
      </w:r>
      <w:r w:rsidR="002663A4">
        <w:rPr>
          <w:shd w:val="clear" w:color="auto" w:fill="FFFFFF"/>
        </w:rPr>
        <w:t>vidaus reikalų ministro 2022 m. spalio 28 d. įsakymu Nr. 1V-672 „Dėl Vietos plėtros strategijų rengimo ir atrankos taisyklių patvirtinimo“, 4.3.3 papunkčiu</w:t>
      </w:r>
      <w:r w:rsidRPr="00DF3641">
        <w:rPr>
          <w:color w:val="auto"/>
        </w:rPr>
        <w:t xml:space="preserve"> bei Skuodo miesto vietos veiklos grupės įstatų, patvirtintų Skuodo miesto vietos veiklos grupės</w:t>
      </w:r>
      <w:r w:rsidR="00EB49AE">
        <w:rPr>
          <w:color w:val="auto"/>
        </w:rPr>
        <w:t xml:space="preserve"> narių</w:t>
      </w:r>
      <w:r w:rsidRPr="00DF3641">
        <w:rPr>
          <w:color w:val="auto"/>
        </w:rPr>
        <w:t xml:space="preserve"> </w:t>
      </w:r>
      <w:r w:rsidRPr="005433FF">
        <w:rPr>
          <w:color w:val="auto"/>
        </w:rPr>
        <w:t>20</w:t>
      </w:r>
      <w:r w:rsidR="003D564B" w:rsidRPr="005433FF">
        <w:rPr>
          <w:color w:val="auto"/>
        </w:rPr>
        <w:t>2</w:t>
      </w:r>
      <w:r w:rsidR="00857D0F" w:rsidRPr="005433FF">
        <w:rPr>
          <w:color w:val="auto"/>
        </w:rPr>
        <w:t>5</w:t>
      </w:r>
      <w:r w:rsidRPr="005433FF">
        <w:rPr>
          <w:color w:val="auto"/>
        </w:rPr>
        <w:t xml:space="preserve"> m. </w:t>
      </w:r>
      <w:r w:rsidR="00857D0F" w:rsidRPr="005433FF">
        <w:rPr>
          <w:color w:val="auto"/>
        </w:rPr>
        <w:t xml:space="preserve">rugpjūčio </w:t>
      </w:r>
      <w:r w:rsidR="005433FF" w:rsidRPr="005433FF">
        <w:rPr>
          <w:color w:val="auto"/>
        </w:rPr>
        <w:t xml:space="preserve">13 </w:t>
      </w:r>
      <w:r w:rsidRPr="005433FF">
        <w:rPr>
          <w:color w:val="auto"/>
        </w:rPr>
        <w:t xml:space="preserve">d. </w:t>
      </w:r>
      <w:r w:rsidR="00805966" w:rsidRPr="005433FF">
        <w:rPr>
          <w:color w:val="auto"/>
        </w:rPr>
        <w:t xml:space="preserve">visuotinio susirinkimo protokolu </w:t>
      </w:r>
      <w:r w:rsidR="003D564B" w:rsidRPr="005433FF">
        <w:rPr>
          <w:color w:val="auto"/>
        </w:rPr>
        <w:t>Nr. VS</w:t>
      </w:r>
      <w:r w:rsidR="005433FF" w:rsidRPr="005433FF">
        <w:rPr>
          <w:color w:val="auto"/>
        </w:rPr>
        <w:t>25</w:t>
      </w:r>
      <w:r w:rsidR="003D564B" w:rsidRPr="005433FF">
        <w:rPr>
          <w:color w:val="auto"/>
        </w:rPr>
        <w:t>-</w:t>
      </w:r>
      <w:r w:rsidR="005433FF" w:rsidRPr="005433FF">
        <w:rPr>
          <w:color w:val="auto"/>
        </w:rPr>
        <w:t>04</w:t>
      </w:r>
      <w:r w:rsidR="00857D0F" w:rsidRPr="005433FF">
        <w:rPr>
          <w:color w:val="auto"/>
        </w:rPr>
        <w:t xml:space="preserve"> </w:t>
      </w:r>
      <w:r w:rsidR="003D564B" w:rsidRPr="005433FF">
        <w:rPr>
          <w:color w:val="auto"/>
        </w:rPr>
        <w:t>,</w:t>
      </w:r>
      <w:r w:rsidR="003D564B">
        <w:rPr>
          <w:color w:val="auto"/>
        </w:rPr>
        <w:t xml:space="preserve"> </w:t>
      </w:r>
      <w:r w:rsidR="00857D0F">
        <w:rPr>
          <w:color w:val="auto"/>
        </w:rPr>
        <w:t>43 ir 46</w:t>
      </w:r>
      <w:r w:rsidRPr="00DF3641">
        <w:rPr>
          <w:color w:val="auto"/>
        </w:rPr>
        <w:t xml:space="preserve"> punkt</w:t>
      </w:r>
      <w:r w:rsidR="00857D0F">
        <w:rPr>
          <w:color w:val="auto"/>
        </w:rPr>
        <w:t>ais</w:t>
      </w:r>
      <w:r w:rsidRPr="00DF3641">
        <w:rPr>
          <w:color w:val="auto"/>
        </w:rPr>
        <w:t xml:space="preserve">, Skuodo rajono savivaldybės taryba </w:t>
      </w:r>
      <w:r w:rsidRPr="001069DD">
        <w:rPr>
          <w:color w:val="auto"/>
          <w:spacing w:val="40"/>
        </w:rPr>
        <w:t>n</w:t>
      </w:r>
      <w:r w:rsidR="001069DD" w:rsidRPr="001069DD">
        <w:rPr>
          <w:color w:val="auto"/>
          <w:spacing w:val="40"/>
        </w:rPr>
        <w:t>usprendžia</w:t>
      </w:r>
      <w:r w:rsidRPr="00DF3641">
        <w:rPr>
          <w:color w:val="auto"/>
        </w:rPr>
        <w:t xml:space="preserve">: </w:t>
      </w:r>
    </w:p>
    <w:p w14:paraId="6A7722F9" w14:textId="77777777" w:rsidR="00DF3641" w:rsidRPr="00B14A62" w:rsidRDefault="00B14A62" w:rsidP="00B14A62">
      <w:pPr>
        <w:ind w:firstLine="1247"/>
        <w:jc w:val="both"/>
        <w:rPr>
          <w:color w:val="auto"/>
        </w:rPr>
      </w:pPr>
      <w:r>
        <w:rPr>
          <w:color w:val="auto"/>
        </w:rPr>
        <w:t xml:space="preserve">1. </w:t>
      </w:r>
      <w:r w:rsidR="00DF3641" w:rsidRPr="00B14A62">
        <w:rPr>
          <w:color w:val="auto"/>
        </w:rPr>
        <w:t xml:space="preserve">Deleguoti į Skuodo miesto vietos veiklos grupės tarybą ir pavesti atstovauti </w:t>
      </w:r>
      <w:r w:rsidR="00D629CB" w:rsidRPr="00B14A62">
        <w:rPr>
          <w:color w:val="auto"/>
        </w:rPr>
        <w:t>Skuodo rajono s</w:t>
      </w:r>
      <w:r w:rsidR="00DF3641" w:rsidRPr="00B14A62">
        <w:rPr>
          <w:color w:val="auto"/>
        </w:rPr>
        <w:t xml:space="preserve">avivaldybės interesams: </w:t>
      </w:r>
    </w:p>
    <w:p w14:paraId="7785A902" w14:textId="77777777" w:rsidR="008F1B8A" w:rsidRPr="00B14A62" w:rsidRDefault="00B14A62" w:rsidP="00B14A62">
      <w:pPr>
        <w:ind w:firstLine="1247"/>
        <w:jc w:val="both"/>
        <w:rPr>
          <w:color w:val="auto"/>
        </w:rPr>
      </w:pPr>
      <w:r>
        <w:rPr>
          <w:color w:val="auto"/>
        </w:rPr>
        <w:t>1.1.</w:t>
      </w:r>
      <w:r w:rsidRPr="00B14A62">
        <w:rPr>
          <w:color w:val="auto"/>
        </w:rPr>
        <w:t xml:space="preserve"> </w:t>
      </w:r>
      <w:r w:rsidR="00DF3641" w:rsidRPr="00B14A62">
        <w:rPr>
          <w:color w:val="auto"/>
        </w:rPr>
        <w:t>Nijolę Mackevičienę</w:t>
      </w:r>
      <w:r w:rsidR="00A2692D" w:rsidRPr="00B14A62">
        <w:rPr>
          <w:color w:val="auto"/>
        </w:rPr>
        <w:t xml:space="preserve"> – </w:t>
      </w:r>
      <w:r w:rsidR="00DF3641" w:rsidRPr="00B14A62">
        <w:rPr>
          <w:color w:val="auto"/>
        </w:rPr>
        <w:t xml:space="preserve">Skuodo rajono savivaldybės administracijos </w:t>
      </w:r>
      <w:r w:rsidR="00B83690" w:rsidRPr="00B14A62">
        <w:rPr>
          <w:color w:val="auto"/>
        </w:rPr>
        <w:t>Biudžeto valdymo</w:t>
      </w:r>
      <w:r w:rsidR="00DF3641" w:rsidRPr="00B14A62">
        <w:rPr>
          <w:color w:val="auto"/>
        </w:rPr>
        <w:t xml:space="preserve"> skyriaus vedėją</w:t>
      </w:r>
      <w:r w:rsidR="004024D5">
        <w:rPr>
          <w:color w:val="auto"/>
        </w:rPr>
        <w:t>;</w:t>
      </w:r>
    </w:p>
    <w:p w14:paraId="5DB1A9E9" w14:textId="77777777" w:rsidR="008F1B8A" w:rsidRPr="00B14A62" w:rsidRDefault="00B14A62" w:rsidP="00B14A62">
      <w:pPr>
        <w:ind w:firstLine="1247"/>
        <w:jc w:val="both"/>
        <w:rPr>
          <w:color w:val="auto"/>
        </w:rPr>
      </w:pPr>
      <w:r>
        <w:rPr>
          <w:color w:val="auto"/>
        </w:rPr>
        <w:t xml:space="preserve">1.2. </w:t>
      </w:r>
      <w:r w:rsidR="00DF3641" w:rsidRPr="00B14A62">
        <w:rPr>
          <w:color w:val="auto"/>
        </w:rPr>
        <w:t xml:space="preserve">Vygintą </w:t>
      </w:r>
      <w:proofErr w:type="spellStart"/>
      <w:r w:rsidR="00DF3641" w:rsidRPr="00B14A62">
        <w:rPr>
          <w:color w:val="auto"/>
        </w:rPr>
        <w:t>Pitrėną</w:t>
      </w:r>
      <w:proofErr w:type="spellEnd"/>
      <w:r w:rsidR="008F1B8A" w:rsidRPr="00B14A62">
        <w:rPr>
          <w:color w:val="auto"/>
        </w:rPr>
        <w:t xml:space="preserve"> – </w:t>
      </w:r>
      <w:r w:rsidR="00DF3641" w:rsidRPr="00B14A62">
        <w:rPr>
          <w:color w:val="auto"/>
        </w:rPr>
        <w:t xml:space="preserve">Skuodo rajono savivaldybės administracijos </w:t>
      </w:r>
      <w:r w:rsidR="008F1B8A" w:rsidRPr="00B14A62">
        <w:rPr>
          <w:color w:val="auto"/>
        </w:rPr>
        <w:t>Statybos, investicijų ir turto valdymo</w:t>
      </w:r>
      <w:r w:rsidR="00DF3641" w:rsidRPr="00B14A62">
        <w:rPr>
          <w:color w:val="auto"/>
        </w:rPr>
        <w:t xml:space="preserve"> skyriaus vedėją</w:t>
      </w:r>
      <w:r w:rsidR="001432F9">
        <w:rPr>
          <w:color w:val="auto"/>
        </w:rPr>
        <w:t>;</w:t>
      </w:r>
    </w:p>
    <w:p w14:paraId="03D036FA" w14:textId="77777777" w:rsidR="009D79A9" w:rsidRPr="001B6271" w:rsidRDefault="00B14A62" w:rsidP="00B14A62">
      <w:pPr>
        <w:ind w:firstLine="1247"/>
        <w:jc w:val="both"/>
        <w:rPr>
          <w:strike/>
          <w:color w:val="auto"/>
        </w:rPr>
      </w:pPr>
      <w:r w:rsidRPr="001B6271">
        <w:rPr>
          <w:strike/>
          <w:color w:val="auto"/>
        </w:rPr>
        <w:t xml:space="preserve">1.3. </w:t>
      </w:r>
      <w:r w:rsidR="00857D0F" w:rsidRPr="001B6271">
        <w:rPr>
          <w:strike/>
          <w:color w:val="auto"/>
        </w:rPr>
        <w:t xml:space="preserve">Akvilę </w:t>
      </w:r>
      <w:proofErr w:type="spellStart"/>
      <w:r w:rsidR="00857D0F" w:rsidRPr="001B6271">
        <w:rPr>
          <w:strike/>
          <w:color w:val="auto"/>
        </w:rPr>
        <w:t>Stonkuvienę</w:t>
      </w:r>
      <w:proofErr w:type="spellEnd"/>
      <w:r w:rsidR="00A2692D" w:rsidRPr="001B6271">
        <w:rPr>
          <w:strike/>
          <w:color w:val="auto"/>
        </w:rPr>
        <w:t xml:space="preserve"> – </w:t>
      </w:r>
      <w:r w:rsidR="00857D0F" w:rsidRPr="001B6271">
        <w:rPr>
          <w:strike/>
          <w:color w:val="auto"/>
        </w:rPr>
        <w:t>Skuodo atviro jaunimo centro jaunimo darbuotoją – atvejo koordinatorę (asmeniui sutikus)</w:t>
      </w:r>
      <w:r w:rsidR="00A2692D" w:rsidRPr="001B6271">
        <w:rPr>
          <w:strike/>
          <w:color w:val="auto"/>
        </w:rPr>
        <w:t>.</w:t>
      </w:r>
    </w:p>
    <w:p w14:paraId="27BDD463" w14:textId="77BA5356" w:rsidR="001B6271" w:rsidRPr="001B6271" w:rsidRDefault="001B6271" w:rsidP="001B6271">
      <w:pPr>
        <w:ind w:firstLine="1247"/>
        <w:jc w:val="both"/>
        <w:rPr>
          <w:b/>
          <w:bCs/>
          <w:color w:val="auto"/>
        </w:rPr>
      </w:pPr>
      <w:r w:rsidRPr="001B6271">
        <w:rPr>
          <w:b/>
          <w:bCs/>
          <w:color w:val="auto"/>
        </w:rPr>
        <w:t xml:space="preserve">1.3. Tomą </w:t>
      </w:r>
      <w:proofErr w:type="spellStart"/>
      <w:r w:rsidRPr="001B6271">
        <w:rPr>
          <w:b/>
          <w:bCs/>
          <w:color w:val="auto"/>
        </w:rPr>
        <w:t>Indruškienę</w:t>
      </w:r>
      <w:proofErr w:type="spellEnd"/>
      <w:r w:rsidRPr="001B6271">
        <w:rPr>
          <w:b/>
          <w:bCs/>
          <w:color w:val="auto"/>
        </w:rPr>
        <w:t xml:space="preserve"> – Skuodo atviro jaunimo centro jaunimo darbuotoją (asmeniui sutikus).</w:t>
      </w:r>
    </w:p>
    <w:p w14:paraId="65D9B470" w14:textId="77777777" w:rsidR="00857D0F" w:rsidRPr="00B14A62" w:rsidRDefault="00B14A62" w:rsidP="00B14A62">
      <w:pPr>
        <w:ind w:firstLine="1247"/>
        <w:jc w:val="both"/>
        <w:rPr>
          <w:color w:val="auto"/>
        </w:rPr>
      </w:pPr>
      <w:r>
        <w:t xml:space="preserve">2. </w:t>
      </w:r>
      <w:r w:rsidR="00857D0F">
        <w:t>Pripažinti netekusiu galios Skuodo rajono savivaldybės tarybos 202</w:t>
      </w:r>
      <w:r w:rsidR="0072568E">
        <w:t>3</w:t>
      </w:r>
      <w:r w:rsidR="00857D0F">
        <w:t xml:space="preserve"> m. </w:t>
      </w:r>
      <w:r w:rsidR="0072568E">
        <w:t>rugpjūčio</w:t>
      </w:r>
      <w:r w:rsidR="00857D0F">
        <w:t xml:space="preserve"> </w:t>
      </w:r>
      <w:r w:rsidR="0072568E">
        <w:t>24</w:t>
      </w:r>
      <w:r w:rsidR="00857D0F">
        <w:t xml:space="preserve"> d. sprendimą </w:t>
      </w:r>
      <w:bookmarkStart w:id="0" w:name="n_0"/>
      <w:r w:rsidR="00B46505" w:rsidRPr="00B46505">
        <w:rPr>
          <w:color w:val="auto"/>
        </w:rPr>
        <w:t>Nr. T9-175</w:t>
      </w:r>
      <w:bookmarkEnd w:id="0"/>
      <w:r w:rsidR="00857D0F">
        <w:t xml:space="preserve"> „Dėl</w:t>
      </w:r>
      <w:r w:rsidR="0072568E">
        <w:t xml:space="preserve"> atstovų delegavimo į Skuodo miesto vietos veiklos grupės tarybą</w:t>
      </w:r>
      <w:r w:rsidR="00857D0F">
        <w:t>“.</w:t>
      </w:r>
    </w:p>
    <w:p w14:paraId="6BEC1F8D" w14:textId="77777777" w:rsidR="00D52EBA" w:rsidRDefault="00B14A62" w:rsidP="00B14A62">
      <w:pPr>
        <w:ind w:firstLine="1247"/>
        <w:jc w:val="both"/>
      </w:pPr>
      <w:r>
        <w:rPr>
          <w:lang w:eastAsia="lt-LT"/>
        </w:rPr>
        <w:t xml:space="preserve">3. </w:t>
      </w:r>
      <w:r w:rsidR="00857D0F" w:rsidRPr="00A84FA9">
        <w:rPr>
          <w:lang w:eastAsia="lt-LT"/>
        </w:rPr>
        <w:t xml:space="preserve">Nurodyti, kad šis sprendimas gali </w:t>
      </w:r>
      <w:r w:rsidR="00857D0F" w:rsidRPr="00B14A62">
        <w:rPr>
          <w:color w:val="212529"/>
          <w:lang w:eastAsia="lt-LT"/>
        </w:rPr>
        <w:t>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r w:rsidR="0072568E" w:rsidRPr="00B14A62">
        <w:rPr>
          <w:color w:val="212529"/>
          <w:lang w:eastAsia="lt-LT"/>
        </w:rPr>
        <w:t>.</w:t>
      </w:r>
    </w:p>
    <w:p w14:paraId="5C834F85" w14:textId="77777777" w:rsidR="00D52EBA" w:rsidRDefault="00D52EBA" w:rsidP="00D52EBA">
      <w:pPr>
        <w:jc w:val="both"/>
      </w:pPr>
    </w:p>
    <w:p w14:paraId="348E7F5A" w14:textId="77777777" w:rsidR="00D52EBA" w:rsidRDefault="00D52EBA" w:rsidP="00D52EBA">
      <w:pPr>
        <w:jc w:val="both"/>
      </w:pPr>
    </w:p>
    <w:p w14:paraId="59B877F6" w14:textId="77777777" w:rsidR="00B46505" w:rsidRDefault="00B46505" w:rsidP="00B46505">
      <w:pPr>
        <w:tabs>
          <w:tab w:val="right" w:pos="9638"/>
        </w:tabs>
        <w:ind w:right="-105"/>
      </w:pPr>
      <w:r>
        <w:t>Savivaldybės meras</w:t>
      </w:r>
      <w:r>
        <w:tab/>
        <w:t>Stasys Gutautas</w:t>
      </w:r>
    </w:p>
    <w:p w14:paraId="14DEF129" w14:textId="77777777" w:rsidR="00D52EBA" w:rsidRDefault="00D52EBA" w:rsidP="00D52EBA">
      <w:pPr>
        <w:jc w:val="both"/>
      </w:pPr>
    </w:p>
    <w:sectPr w:rsidR="00D52EBA" w:rsidSect="002C0AAA">
      <w:headerReference w:type="first" r:id="rId7"/>
      <w:pgSz w:w="11907" w:h="16840" w:code="9"/>
      <w:pgMar w:top="1134" w:right="567" w:bottom="1134" w:left="1701" w:header="567" w:footer="0"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357AC" w14:textId="77777777" w:rsidR="00411A9B" w:rsidRDefault="00411A9B">
      <w:r>
        <w:separator/>
      </w:r>
    </w:p>
  </w:endnote>
  <w:endnote w:type="continuationSeparator" w:id="0">
    <w:p w14:paraId="11182311" w14:textId="77777777" w:rsidR="00411A9B" w:rsidRDefault="00411A9B">
      <w:r>
        <w:continuationSeparator/>
      </w:r>
    </w:p>
  </w:endnote>
  <w:endnote w:type="continuationNotice" w:id="1">
    <w:p w14:paraId="0F1347FD" w14:textId="77777777" w:rsidR="00411A9B" w:rsidRDefault="00411A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B1B34" w14:textId="77777777" w:rsidR="00411A9B" w:rsidRDefault="00411A9B">
      <w:r>
        <w:separator/>
      </w:r>
    </w:p>
  </w:footnote>
  <w:footnote w:type="continuationSeparator" w:id="0">
    <w:p w14:paraId="1AB4004B" w14:textId="77777777" w:rsidR="00411A9B" w:rsidRDefault="00411A9B">
      <w:r>
        <w:continuationSeparator/>
      </w:r>
    </w:p>
  </w:footnote>
  <w:footnote w:type="continuationNotice" w:id="1">
    <w:p w14:paraId="5E7DBBF8" w14:textId="77777777" w:rsidR="00411A9B" w:rsidRDefault="00411A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EBF17" w14:textId="07485397" w:rsidR="001B6271" w:rsidRPr="001B6271" w:rsidRDefault="001B6271" w:rsidP="001B6271">
    <w:pPr>
      <w:pStyle w:val="Antrats"/>
      <w:jc w:val="right"/>
      <w:rPr>
        <w:b/>
        <w:bCs/>
        <w:i/>
        <w:iCs/>
      </w:rPr>
    </w:pPr>
    <w:r>
      <w:rPr>
        <w:b/>
        <w:bCs/>
        <w:i/>
        <w:iCs/>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003ACD"/>
    <w:multiLevelType w:val="hybridMultilevel"/>
    <w:tmpl w:val="AA0868E6"/>
    <w:lvl w:ilvl="0" w:tplc="629C5C34">
      <w:start w:val="1"/>
      <w:numFmt w:val="decimal"/>
      <w:lvlText w:val="%1."/>
      <w:lvlJc w:val="left"/>
      <w:pPr>
        <w:ind w:left="1656" w:hanging="36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1" w15:restartNumberingAfterBreak="0">
    <w:nsid w:val="59FC677E"/>
    <w:multiLevelType w:val="multilevel"/>
    <w:tmpl w:val="6C04651C"/>
    <w:lvl w:ilvl="0">
      <w:start w:val="1"/>
      <w:numFmt w:val="decimal"/>
      <w:suff w:val="space"/>
      <w:lvlText w:val="%1."/>
      <w:lvlJc w:val="left"/>
      <w:pPr>
        <w:ind w:left="0" w:firstLine="1247"/>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1967" w:hanging="720"/>
      </w:pPr>
      <w:rPr>
        <w:rFonts w:hint="default"/>
      </w:rPr>
    </w:lvl>
    <w:lvl w:ilvl="3">
      <w:start w:val="1"/>
      <w:numFmt w:val="decimal"/>
      <w:isLgl/>
      <w:lvlText w:val="%1.%2.%3.%4."/>
      <w:lvlJc w:val="left"/>
      <w:pPr>
        <w:ind w:left="1967" w:hanging="720"/>
      </w:pPr>
      <w:rPr>
        <w:rFonts w:hint="default"/>
      </w:rPr>
    </w:lvl>
    <w:lvl w:ilvl="4">
      <w:start w:val="1"/>
      <w:numFmt w:val="decimal"/>
      <w:isLgl/>
      <w:lvlText w:val="%1.%2.%3.%4.%5."/>
      <w:lvlJc w:val="left"/>
      <w:pPr>
        <w:ind w:left="2327" w:hanging="1080"/>
      </w:pPr>
      <w:rPr>
        <w:rFonts w:hint="default"/>
      </w:rPr>
    </w:lvl>
    <w:lvl w:ilvl="5">
      <w:start w:val="1"/>
      <w:numFmt w:val="decimal"/>
      <w:isLgl/>
      <w:lvlText w:val="%1.%2.%3.%4.%5.%6."/>
      <w:lvlJc w:val="left"/>
      <w:pPr>
        <w:ind w:left="2327" w:hanging="1080"/>
      </w:pPr>
      <w:rPr>
        <w:rFonts w:hint="default"/>
      </w:rPr>
    </w:lvl>
    <w:lvl w:ilvl="6">
      <w:start w:val="1"/>
      <w:numFmt w:val="decimal"/>
      <w:isLgl/>
      <w:lvlText w:val="%1.%2.%3.%4.%5.%6.%7."/>
      <w:lvlJc w:val="left"/>
      <w:pPr>
        <w:ind w:left="2687" w:hanging="1440"/>
      </w:pPr>
      <w:rPr>
        <w:rFonts w:hint="default"/>
      </w:rPr>
    </w:lvl>
    <w:lvl w:ilvl="7">
      <w:start w:val="1"/>
      <w:numFmt w:val="decimal"/>
      <w:isLgl/>
      <w:lvlText w:val="%1.%2.%3.%4.%5.%6.%7.%8."/>
      <w:lvlJc w:val="left"/>
      <w:pPr>
        <w:ind w:left="2687" w:hanging="1440"/>
      </w:pPr>
      <w:rPr>
        <w:rFonts w:hint="default"/>
      </w:rPr>
    </w:lvl>
    <w:lvl w:ilvl="8">
      <w:start w:val="1"/>
      <w:numFmt w:val="decimal"/>
      <w:isLgl/>
      <w:lvlText w:val="%1.%2.%3.%4.%5.%6.%7.%8.%9."/>
      <w:lvlJc w:val="left"/>
      <w:pPr>
        <w:ind w:left="3047" w:hanging="1800"/>
      </w:pPr>
      <w:rPr>
        <w:rFonts w:hint="default"/>
      </w:rPr>
    </w:lvl>
  </w:abstractNum>
  <w:num w:numId="1" w16cid:durableId="2067026478">
    <w:abstractNumId w:val="0"/>
  </w:num>
  <w:num w:numId="2" w16cid:durableId="20254709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9F9"/>
    <w:rsid w:val="00013519"/>
    <w:rsid w:val="00021429"/>
    <w:rsid w:val="00082900"/>
    <w:rsid w:val="00083550"/>
    <w:rsid w:val="000B77A6"/>
    <w:rsid w:val="000D2AFE"/>
    <w:rsid w:val="001021D0"/>
    <w:rsid w:val="001069DD"/>
    <w:rsid w:val="001307A8"/>
    <w:rsid w:val="00132B08"/>
    <w:rsid w:val="00136611"/>
    <w:rsid w:val="001432F9"/>
    <w:rsid w:val="00156796"/>
    <w:rsid w:val="00160832"/>
    <w:rsid w:val="00176B4E"/>
    <w:rsid w:val="001813E0"/>
    <w:rsid w:val="00194A31"/>
    <w:rsid w:val="001A3725"/>
    <w:rsid w:val="001B6271"/>
    <w:rsid w:val="001C7636"/>
    <w:rsid w:val="00202F12"/>
    <w:rsid w:val="00205598"/>
    <w:rsid w:val="002066F2"/>
    <w:rsid w:val="002571ED"/>
    <w:rsid w:val="002663A4"/>
    <w:rsid w:val="0029592B"/>
    <w:rsid w:val="002B0D9C"/>
    <w:rsid w:val="002B7347"/>
    <w:rsid w:val="002C0AAA"/>
    <w:rsid w:val="002D453F"/>
    <w:rsid w:val="002E0F96"/>
    <w:rsid w:val="002E2A3E"/>
    <w:rsid w:val="002F30B9"/>
    <w:rsid w:val="002F6C82"/>
    <w:rsid w:val="003067BC"/>
    <w:rsid w:val="003125CA"/>
    <w:rsid w:val="00333513"/>
    <w:rsid w:val="00336787"/>
    <w:rsid w:val="003603F8"/>
    <w:rsid w:val="00365330"/>
    <w:rsid w:val="00374B76"/>
    <w:rsid w:val="00396B9F"/>
    <w:rsid w:val="00396C57"/>
    <w:rsid w:val="003C708A"/>
    <w:rsid w:val="003D564B"/>
    <w:rsid w:val="003F4010"/>
    <w:rsid w:val="00400C5C"/>
    <w:rsid w:val="004024D5"/>
    <w:rsid w:val="00411A9B"/>
    <w:rsid w:val="00435F45"/>
    <w:rsid w:val="004726CB"/>
    <w:rsid w:val="00481901"/>
    <w:rsid w:val="00487088"/>
    <w:rsid w:val="004A4B1C"/>
    <w:rsid w:val="004B74A6"/>
    <w:rsid w:val="004D079C"/>
    <w:rsid w:val="004D6394"/>
    <w:rsid w:val="005045C3"/>
    <w:rsid w:val="00507EFD"/>
    <w:rsid w:val="005433FF"/>
    <w:rsid w:val="00552B06"/>
    <w:rsid w:val="005A1C80"/>
    <w:rsid w:val="005D4AE1"/>
    <w:rsid w:val="00623E8E"/>
    <w:rsid w:val="006637FD"/>
    <w:rsid w:val="00697435"/>
    <w:rsid w:val="006C0438"/>
    <w:rsid w:val="006C43C3"/>
    <w:rsid w:val="006C7A5D"/>
    <w:rsid w:val="006D4BF0"/>
    <w:rsid w:val="006D693F"/>
    <w:rsid w:val="006F1CEB"/>
    <w:rsid w:val="006F2B3F"/>
    <w:rsid w:val="007058B0"/>
    <w:rsid w:val="00724712"/>
    <w:rsid w:val="0072568E"/>
    <w:rsid w:val="0075400D"/>
    <w:rsid w:val="007879AA"/>
    <w:rsid w:val="007961B8"/>
    <w:rsid w:val="0079727D"/>
    <w:rsid w:val="007A6435"/>
    <w:rsid w:val="007C2794"/>
    <w:rsid w:val="007D13F8"/>
    <w:rsid w:val="00804996"/>
    <w:rsid w:val="00805966"/>
    <w:rsid w:val="0082255F"/>
    <w:rsid w:val="0083513A"/>
    <w:rsid w:val="00857D0F"/>
    <w:rsid w:val="00860E0E"/>
    <w:rsid w:val="00885DF0"/>
    <w:rsid w:val="00887941"/>
    <w:rsid w:val="008924E1"/>
    <w:rsid w:val="008A7085"/>
    <w:rsid w:val="008C3307"/>
    <w:rsid w:val="008E040A"/>
    <w:rsid w:val="008E4250"/>
    <w:rsid w:val="008F1B8A"/>
    <w:rsid w:val="008F59F3"/>
    <w:rsid w:val="00966CC2"/>
    <w:rsid w:val="009727A9"/>
    <w:rsid w:val="00972BBD"/>
    <w:rsid w:val="0098737E"/>
    <w:rsid w:val="009940B2"/>
    <w:rsid w:val="009A07A9"/>
    <w:rsid w:val="009A4F82"/>
    <w:rsid w:val="009C6FE9"/>
    <w:rsid w:val="009D39F9"/>
    <w:rsid w:val="009D79A9"/>
    <w:rsid w:val="009D7E37"/>
    <w:rsid w:val="009F1989"/>
    <w:rsid w:val="00A02500"/>
    <w:rsid w:val="00A25BA9"/>
    <w:rsid w:val="00A2692D"/>
    <w:rsid w:val="00A34DFF"/>
    <w:rsid w:val="00A52F9C"/>
    <w:rsid w:val="00A552EB"/>
    <w:rsid w:val="00A63332"/>
    <w:rsid w:val="00A73982"/>
    <w:rsid w:val="00A85088"/>
    <w:rsid w:val="00AB5F9D"/>
    <w:rsid w:val="00AC1141"/>
    <w:rsid w:val="00AD722B"/>
    <w:rsid w:val="00AF6D03"/>
    <w:rsid w:val="00B14A62"/>
    <w:rsid w:val="00B15216"/>
    <w:rsid w:val="00B3154B"/>
    <w:rsid w:val="00B37015"/>
    <w:rsid w:val="00B46505"/>
    <w:rsid w:val="00B63863"/>
    <w:rsid w:val="00B83690"/>
    <w:rsid w:val="00B85328"/>
    <w:rsid w:val="00B95518"/>
    <w:rsid w:val="00BD4765"/>
    <w:rsid w:val="00C10ED1"/>
    <w:rsid w:val="00C24396"/>
    <w:rsid w:val="00CA4AC0"/>
    <w:rsid w:val="00CA66D4"/>
    <w:rsid w:val="00CD1B69"/>
    <w:rsid w:val="00CD2CF6"/>
    <w:rsid w:val="00D11E4E"/>
    <w:rsid w:val="00D211B3"/>
    <w:rsid w:val="00D272EF"/>
    <w:rsid w:val="00D42978"/>
    <w:rsid w:val="00D52EBA"/>
    <w:rsid w:val="00D57C12"/>
    <w:rsid w:val="00D629CB"/>
    <w:rsid w:val="00DA31A5"/>
    <w:rsid w:val="00DC6459"/>
    <w:rsid w:val="00DF13D1"/>
    <w:rsid w:val="00DF3641"/>
    <w:rsid w:val="00DF62DA"/>
    <w:rsid w:val="00E24585"/>
    <w:rsid w:val="00E2791D"/>
    <w:rsid w:val="00E475C0"/>
    <w:rsid w:val="00E52822"/>
    <w:rsid w:val="00E77843"/>
    <w:rsid w:val="00E77B06"/>
    <w:rsid w:val="00E8579E"/>
    <w:rsid w:val="00E86C64"/>
    <w:rsid w:val="00EB49AE"/>
    <w:rsid w:val="00EC0413"/>
    <w:rsid w:val="00EC2603"/>
    <w:rsid w:val="00EC26DF"/>
    <w:rsid w:val="00ED204E"/>
    <w:rsid w:val="00F06398"/>
    <w:rsid w:val="00F13640"/>
    <w:rsid w:val="00F32F4F"/>
    <w:rsid w:val="00F4138D"/>
    <w:rsid w:val="00F615FF"/>
    <w:rsid w:val="00F82C1C"/>
    <w:rsid w:val="00FA3535"/>
    <w:rsid w:val="00FC3685"/>
    <w:rsid w:val="00FE09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91432"/>
  <w15:docId w15:val="{395DF100-7E44-496C-821B-5C5C8C44F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63A4"/>
    <w:rPr>
      <w:rFonts w:ascii="Times New Roman" w:eastAsia="Times New Roman" w:hAnsi="Times New Roman" w:cs="Times New Roman"/>
      <w:color w:val="00000A"/>
      <w:sz w:val="24"/>
      <w:szCs w:val="24"/>
      <w:lang w:eastAsia="en-US"/>
    </w:rPr>
  </w:style>
  <w:style w:type="paragraph" w:styleId="Antrat5">
    <w:name w:val="heading 5"/>
    <w:basedOn w:val="prastasis"/>
    <w:link w:val="Antrat5Diagrama"/>
    <w:uiPriority w:val="9"/>
    <w:semiHidden/>
    <w:unhideWhenUsed/>
    <w:qFormat/>
    <w:rsid w:val="005C1C7A"/>
    <w:pPr>
      <w:keepNext/>
      <w:keepLines/>
      <w:spacing w:before="40" w:line="259" w:lineRule="auto"/>
      <w:outlineLvl w:val="4"/>
    </w:pPr>
    <w:rPr>
      <w:rFonts w:ascii="Calibri Light" w:eastAsia="Calibri Light" w:hAnsi="Calibri Light" w:cs="Calibri Light"/>
      <w:color w:val="2E74B5"/>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vNRDiagrama">
    <w:name w:val="Pav NR Diagrama"/>
    <w:link w:val="PavNR"/>
    <w:qFormat/>
    <w:rsid w:val="00636B97"/>
    <w:rPr>
      <w:sz w:val="24"/>
      <w:szCs w:val="24"/>
      <w:lang w:val="en-US"/>
    </w:rPr>
  </w:style>
  <w:style w:type="character" w:customStyle="1" w:styleId="LentelsNRDiagrama">
    <w:name w:val="Lentelės NR. Diagrama"/>
    <w:link w:val="LentelsNR"/>
    <w:qFormat/>
    <w:rsid w:val="00636B97"/>
    <w:rPr>
      <w:i/>
      <w:color w:val="BFBFBF"/>
      <w:sz w:val="24"/>
      <w:szCs w:val="24"/>
    </w:rPr>
  </w:style>
  <w:style w:type="character" w:customStyle="1" w:styleId="LentelsNrDiagrama0">
    <w:name w:val="Lentelės Nr. Diagrama"/>
    <w:qFormat/>
    <w:rsid w:val="00384540"/>
    <w:rPr>
      <w:i/>
      <w:sz w:val="24"/>
      <w:szCs w:val="24"/>
    </w:rPr>
  </w:style>
  <w:style w:type="character" w:customStyle="1" w:styleId="BBDPaveiksliukonumeracijaiDiagrama">
    <w:name w:val="BBD_Paveiksliuko numeracijai Diagrama"/>
    <w:link w:val="BBDPaveiksliukonumeracijai"/>
    <w:qFormat/>
    <w:rsid w:val="005C1C7A"/>
    <w:rPr>
      <w:rFonts w:ascii="Times New Roman" w:eastAsia="Times New Roman" w:hAnsi="Times New Roman" w:cs="Times New Roman"/>
      <w:i/>
      <w:color w:val="1F4D78"/>
      <w:sz w:val="20"/>
    </w:rPr>
  </w:style>
  <w:style w:type="character" w:customStyle="1" w:styleId="Antrat5Diagrama">
    <w:name w:val="Antraštė 5 Diagrama"/>
    <w:link w:val="Antrat5"/>
    <w:uiPriority w:val="9"/>
    <w:semiHidden/>
    <w:qFormat/>
    <w:rsid w:val="005C1C7A"/>
    <w:rPr>
      <w:rFonts w:ascii="Calibri Light" w:eastAsia="Calibri Light" w:hAnsi="Calibri Light" w:cs="Calibri Light"/>
      <w:color w:val="2E74B5"/>
    </w:rPr>
  </w:style>
  <w:style w:type="character" w:customStyle="1" w:styleId="AntratsDiagrama">
    <w:name w:val="Antraštės Diagrama"/>
    <w:link w:val="Antrats"/>
    <w:qFormat/>
    <w:rsid w:val="004712A3"/>
    <w:rPr>
      <w:rFonts w:ascii="Times New Roman" w:eastAsia="Times New Roman" w:hAnsi="Times New Roman" w:cs="Times New Roman"/>
      <w:sz w:val="24"/>
      <w:szCs w:val="24"/>
    </w:rPr>
  </w:style>
  <w:style w:type="character" w:customStyle="1" w:styleId="PoratDiagrama">
    <w:name w:val="Poraštė Diagrama"/>
    <w:link w:val="Porat"/>
    <w:uiPriority w:val="99"/>
    <w:qFormat/>
    <w:rsid w:val="004712A3"/>
    <w:rPr>
      <w:rFonts w:ascii="Times New Roman" w:eastAsia="Times New Roman" w:hAnsi="Times New Roman" w:cs="Times New Roman"/>
      <w:sz w:val="24"/>
      <w:szCs w:val="24"/>
    </w:rPr>
  </w:style>
  <w:style w:type="character" w:customStyle="1" w:styleId="ListLabel1">
    <w:name w:val="ListLabel 1"/>
    <w:qFormat/>
    <w:rPr>
      <w:b w:val="0"/>
      <w:i/>
      <w:sz w:val="24"/>
    </w:rPr>
  </w:style>
  <w:style w:type="character" w:customStyle="1" w:styleId="ListLabel2">
    <w:name w:val="ListLabel 2"/>
    <w:qFormat/>
    <w:rPr>
      <w:b w:val="0"/>
      <w:i/>
      <w:sz w:val="24"/>
    </w:rPr>
  </w:style>
  <w:style w:type="character" w:customStyle="1" w:styleId="ListLabel3">
    <w:name w:val="ListLabel 3"/>
    <w:qFormat/>
    <w:rPr>
      <w:b/>
      <w:i/>
      <w:sz w:val="20"/>
      <w:szCs w:val="20"/>
    </w:rPr>
  </w:style>
  <w:style w:type="paragraph" w:styleId="Antrat">
    <w:name w:val="caption"/>
    <w:basedOn w:val="prastasis"/>
    <w:next w:val="Pagrindinistekstas"/>
    <w:qFormat/>
    <w:pPr>
      <w:suppressLineNumbers/>
      <w:spacing w:before="120" w:after="120"/>
    </w:pPr>
    <w:rPr>
      <w:rFonts w:cs="Arial Unicode MS"/>
      <w:i/>
      <w:iCs/>
    </w:rPr>
  </w:style>
  <w:style w:type="paragraph" w:styleId="Pagrindinistekstas">
    <w:name w:val="Body Text"/>
    <w:basedOn w:val="prastasis"/>
    <w:pPr>
      <w:spacing w:after="140" w:line="288" w:lineRule="auto"/>
    </w:pPr>
  </w:style>
  <w:style w:type="paragraph" w:styleId="Sraas">
    <w:name w:val="List"/>
    <w:basedOn w:val="Pagrindinistekstas"/>
    <w:rPr>
      <w:rFonts w:cs="Arial Unicode MS"/>
    </w:rPr>
  </w:style>
  <w:style w:type="paragraph" w:customStyle="1" w:styleId="Rodykl">
    <w:name w:val="Rodyklė"/>
    <w:basedOn w:val="prastasis"/>
    <w:qFormat/>
    <w:pPr>
      <w:suppressLineNumbers/>
    </w:pPr>
    <w:rPr>
      <w:rFonts w:cs="Arial Unicode MS"/>
    </w:rPr>
  </w:style>
  <w:style w:type="paragraph" w:customStyle="1" w:styleId="PavNR">
    <w:name w:val="Pav NR"/>
    <w:basedOn w:val="Sraassunumeriais"/>
    <w:link w:val="PavNRDiagrama"/>
    <w:autoRedefine/>
    <w:qFormat/>
    <w:rsid w:val="00636B97"/>
    <w:pPr>
      <w:widowControl w:val="0"/>
      <w:spacing w:after="0" w:line="240" w:lineRule="atLeast"/>
      <w:jc w:val="center"/>
    </w:pPr>
    <w:rPr>
      <w:sz w:val="24"/>
      <w:szCs w:val="24"/>
      <w:lang w:val="en-US"/>
    </w:rPr>
  </w:style>
  <w:style w:type="paragraph" w:styleId="Sraassunumeriais">
    <w:name w:val="List Number"/>
    <w:basedOn w:val="prastasis"/>
    <w:uiPriority w:val="99"/>
    <w:semiHidden/>
    <w:unhideWhenUsed/>
    <w:qFormat/>
    <w:rsid w:val="00636B97"/>
    <w:pPr>
      <w:tabs>
        <w:tab w:val="left" w:pos="360"/>
      </w:tabs>
      <w:spacing w:after="160" w:line="259" w:lineRule="auto"/>
      <w:ind w:left="360" w:hanging="360"/>
      <w:contextualSpacing/>
    </w:pPr>
    <w:rPr>
      <w:rFonts w:ascii="Calibri" w:eastAsia="Calibri" w:hAnsi="Calibri" w:cs="Calibri"/>
      <w:sz w:val="22"/>
      <w:szCs w:val="22"/>
    </w:rPr>
  </w:style>
  <w:style w:type="paragraph" w:customStyle="1" w:styleId="LentelsNR">
    <w:name w:val="Lentelės NR."/>
    <w:basedOn w:val="prastasis"/>
    <w:link w:val="LentelsNRDiagrama"/>
    <w:autoRedefine/>
    <w:qFormat/>
    <w:rsid w:val="00636B97"/>
    <w:pPr>
      <w:widowControl w:val="0"/>
      <w:tabs>
        <w:tab w:val="left" w:pos="720"/>
      </w:tabs>
      <w:spacing w:after="120" w:line="240" w:lineRule="atLeast"/>
      <w:ind w:left="360" w:hanging="360"/>
      <w:jc w:val="both"/>
    </w:pPr>
    <w:rPr>
      <w:rFonts w:ascii="Calibri" w:eastAsia="Calibri" w:hAnsi="Calibri" w:cs="Calibri"/>
      <w:i/>
      <w:color w:val="BFBFBF"/>
    </w:rPr>
  </w:style>
  <w:style w:type="paragraph" w:customStyle="1" w:styleId="LentelsNr0">
    <w:name w:val="Lentelės Nr."/>
    <w:basedOn w:val="prastasis"/>
    <w:autoRedefine/>
    <w:qFormat/>
    <w:rsid w:val="00384540"/>
    <w:pPr>
      <w:spacing w:line="276" w:lineRule="auto"/>
      <w:ind w:hanging="360"/>
      <w:jc w:val="both"/>
    </w:pPr>
    <w:rPr>
      <w:rFonts w:ascii="Calibri" w:eastAsia="Calibri" w:hAnsi="Calibri" w:cs="Calibri"/>
      <w:i/>
    </w:rPr>
  </w:style>
  <w:style w:type="paragraph" w:customStyle="1" w:styleId="BBDPaveiksliukonumeracijai">
    <w:name w:val="BBD_Paveiksliuko numeracijai"/>
    <w:basedOn w:val="Antrat5"/>
    <w:link w:val="BBDPaveiksliukonumeracijaiDiagrama"/>
    <w:autoRedefine/>
    <w:qFormat/>
    <w:rsid w:val="005C1C7A"/>
    <w:pPr>
      <w:tabs>
        <w:tab w:val="left" w:pos="567"/>
        <w:tab w:val="left" w:pos="709"/>
        <w:tab w:val="left" w:pos="851"/>
        <w:tab w:val="left" w:pos="992"/>
      </w:tabs>
      <w:spacing w:before="120" w:after="240" w:line="240" w:lineRule="auto"/>
      <w:ind w:left="1135" w:hanging="567"/>
      <w:jc w:val="center"/>
    </w:pPr>
    <w:rPr>
      <w:rFonts w:ascii="Times New Roman" w:eastAsia="Times New Roman" w:hAnsi="Times New Roman" w:cs="Times New Roman"/>
      <w:i/>
      <w:color w:val="1F4D78"/>
      <w:sz w:val="20"/>
    </w:rPr>
  </w:style>
  <w:style w:type="paragraph" w:styleId="Antrats">
    <w:name w:val="header"/>
    <w:basedOn w:val="prastasis"/>
    <w:link w:val="AntratsDiagrama"/>
    <w:unhideWhenUsed/>
    <w:rsid w:val="004712A3"/>
    <w:pPr>
      <w:tabs>
        <w:tab w:val="center" w:pos="4819"/>
        <w:tab w:val="right" w:pos="9638"/>
      </w:tabs>
    </w:pPr>
  </w:style>
  <w:style w:type="paragraph" w:styleId="Porat">
    <w:name w:val="footer"/>
    <w:basedOn w:val="prastasis"/>
    <w:link w:val="PoratDiagrama"/>
    <w:uiPriority w:val="99"/>
    <w:unhideWhenUsed/>
    <w:rsid w:val="004712A3"/>
    <w:pPr>
      <w:tabs>
        <w:tab w:val="center" w:pos="4819"/>
        <w:tab w:val="right" w:pos="9638"/>
      </w:tabs>
    </w:pPr>
  </w:style>
  <w:style w:type="paragraph" w:styleId="Debesliotekstas">
    <w:name w:val="Balloon Text"/>
    <w:basedOn w:val="prastasis"/>
    <w:link w:val="DebesliotekstasDiagrama"/>
    <w:uiPriority w:val="99"/>
    <w:semiHidden/>
    <w:unhideWhenUsed/>
    <w:rsid w:val="002E0F96"/>
    <w:rPr>
      <w:rFonts w:ascii="Segoe UI" w:hAnsi="Segoe UI" w:cs="Segoe UI"/>
      <w:sz w:val="18"/>
      <w:szCs w:val="18"/>
    </w:rPr>
  </w:style>
  <w:style w:type="character" w:customStyle="1" w:styleId="DebesliotekstasDiagrama">
    <w:name w:val="Debesėlio tekstas Diagrama"/>
    <w:link w:val="Debesliotekstas"/>
    <w:uiPriority w:val="99"/>
    <w:semiHidden/>
    <w:rsid w:val="002E0F96"/>
    <w:rPr>
      <w:rFonts w:ascii="Segoe UI" w:eastAsia="Times New Roman" w:hAnsi="Segoe UI" w:cs="Segoe UI"/>
      <w:color w:val="00000A"/>
      <w:sz w:val="18"/>
      <w:szCs w:val="18"/>
    </w:rPr>
  </w:style>
  <w:style w:type="paragraph" w:styleId="Pataisymai">
    <w:name w:val="Revision"/>
    <w:hidden/>
    <w:uiPriority w:val="99"/>
    <w:semiHidden/>
    <w:rsid w:val="005D4AE1"/>
    <w:rPr>
      <w:rFonts w:ascii="Times New Roman" w:eastAsia="Times New Roman" w:hAnsi="Times New Roman" w:cs="Times New Roman"/>
      <w:color w:val="00000A"/>
      <w:sz w:val="24"/>
      <w:szCs w:val="24"/>
      <w:lang w:eastAsia="en-US"/>
    </w:rPr>
  </w:style>
  <w:style w:type="paragraph" w:styleId="Sraopastraipa">
    <w:name w:val="List Paragraph"/>
    <w:basedOn w:val="prastasis"/>
    <w:uiPriority w:val="34"/>
    <w:qFormat/>
    <w:rsid w:val="008F59F3"/>
    <w:pPr>
      <w:ind w:left="720"/>
      <w:contextualSpacing/>
    </w:pPr>
  </w:style>
  <w:style w:type="character" w:styleId="Komentaronuoroda">
    <w:name w:val="annotation reference"/>
    <w:uiPriority w:val="99"/>
    <w:semiHidden/>
    <w:unhideWhenUsed/>
    <w:rsid w:val="007058B0"/>
    <w:rPr>
      <w:sz w:val="16"/>
      <w:szCs w:val="16"/>
    </w:rPr>
  </w:style>
  <w:style w:type="paragraph" w:styleId="Komentarotekstas">
    <w:name w:val="annotation text"/>
    <w:basedOn w:val="prastasis"/>
    <w:link w:val="KomentarotekstasDiagrama"/>
    <w:uiPriority w:val="99"/>
    <w:semiHidden/>
    <w:unhideWhenUsed/>
    <w:rsid w:val="007058B0"/>
    <w:rPr>
      <w:sz w:val="20"/>
      <w:szCs w:val="20"/>
    </w:rPr>
  </w:style>
  <w:style w:type="character" w:customStyle="1" w:styleId="KomentarotekstasDiagrama">
    <w:name w:val="Komentaro tekstas Diagrama"/>
    <w:link w:val="Komentarotekstas"/>
    <w:uiPriority w:val="99"/>
    <w:semiHidden/>
    <w:rsid w:val="007058B0"/>
    <w:rPr>
      <w:rFonts w:ascii="Times New Roman" w:eastAsia="Times New Roman" w:hAnsi="Times New Roman" w:cs="Times New Roman"/>
      <w:color w:val="00000A"/>
      <w:szCs w:val="20"/>
    </w:rPr>
  </w:style>
  <w:style w:type="paragraph" w:styleId="Komentarotema">
    <w:name w:val="annotation subject"/>
    <w:basedOn w:val="Komentarotekstas"/>
    <w:next w:val="Komentarotekstas"/>
    <w:link w:val="KomentarotemaDiagrama"/>
    <w:uiPriority w:val="99"/>
    <w:semiHidden/>
    <w:unhideWhenUsed/>
    <w:rsid w:val="007058B0"/>
    <w:rPr>
      <w:b/>
      <w:bCs/>
    </w:rPr>
  </w:style>
  <w:style w:type="character" w:customStyle="1" w:styleId="KomentarotemaDiagrama">
    <w:name w:val="Komentaro tema Diagrama"/>
    <w:link w:val="Komentarotema"/>
    <w:uiPriority w:val="99"/>
    <w:semiHidden/>
    <w:rsid w:val="007058B0"/>
    <w:rPr>
      <w:rFonts w:ascii="Times New Roman" w:eastAsia="Times New Roman" w:hAnsi="Times New Roman" w:cs="Times New Roman"/>
      <w:b/>
      <w:bCs/>
      <w:color w:val="00000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93949">
      <w:bodyDiv w:val="1"/>
      <w:marLeft w:val="0"/>
      <w:marRight w:val="0"/>
      <w:marTop w:val="0"/>
      <w:marBottom w:val="0"/>
      <w:divBdr>
        <w:top w:val="none" w:sz="0" w:space="0" w:color="auto"/>
        <w:left w:val="none" w:sz="0" w:space="0" w:color="auto"/>
        <w:bottom w:val="none" w:sz="0" w:space="0" w:color="auto"/>
        <w:right w:val="none" w:sz="0" w:space="0" w:color="auto"/>
      </w:divBdr>
    </w:div>
    <w:div w:id="1330139707">
      <w:bodyDiv w:val="1"/>
      <w:marLeft w:val="0"/>
      <w:marRight w:val="0"/>
      <w:marTop w:val="0"/>
      <w:marBottom w:val="0"/>
      <w:divBdr>
        <w:top w:val="none" w:sz="0" w:space="0" w:color="auto"/>
        <w:left w:val="none" w:sz="0" w:space="0" w:color="auto"/>
        <w:bottom w:val="none" w:sz="0" w:space="0" w:color="auto"/>
        <w:right w:val="none" w:sz="0" w:space="0" w:color="auto"/>
      </w:divBdr>
    </w:div>
    <w:div w:id="1569268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f75a1048ef45482a8b13401324d473ac.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f75a1048ef45482a8b13401324d473ac</Template>
  <TotalTime>1</TotalTime>
  <Pages>1</Pages>
  <Words>1219</Words>
  <Characters>695</Characters>
  <Application>Microsoft Office Word</Application>
  <DocSecurity>4</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ATSTOVŲ DELEGAVIMO Į SKUODO MIESTO VIETOS VEIKLOS GRUPĖS TARYBĄ</vt:lpstr>
      <vt:lpstr/>
    </vt:vector>
  </TitlesOfParts>
  <Manager>2025-08-28</Manager>
  <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ATSTOVŲ DELEGAVIMO Į SKUODO MIESTO VIETOS VEIKLOS GRUPĖS TARYBĄ</dc:title>
  <dc:subject>T9-166</dc:subject>
  <dc:creator>SKUODO RAJONO SAVIVALDYBĖS TARYBA</dc:creator>
  <cp:lastModifiedBy>Sadauskienė, Dalia</cp:lastModifiedBy>
  <cp:revision>2</cp:revision>
  <cp:lastPrinted>2023-05-02T05:52:00Z</cp:lastPrinted>
  <dcterms:created xsi:type="dcterms:W3CDTF">2026-03-16T11:02:00Z</dcterms:created>
  <dcterms:modified xsi:type="dcterms:W3CDTF">2026-03-16T11:02:00Z</dcterms:modified>
  <cp:category>SPRENDIMAS</cp:category>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